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51FD" w14:textId="77777777" w:rsidR="00BE0642" w:rsidRPr="00455FE1" w:rsidRDefault="00BE0642" w:rsidP="00BE0642">
      <w:pPr>
        <w:pStyle w:val="NoSpacing"/>
      </w:pPr>
      <w:r>
        <w:rPr>
          <w:u w:val="single"/>
        </w:rPr>
        <w:t>Henry COBBE</w:t>
      </w:r>
      <w:r>
        <w:t xml:space="preserve">    </w:t>
      </w:r>
      <w:proofErr w:type="gramStart"/>
      <w:r>
        <w:t xml:space="preserve">   (</w:t>
      </w:r>
      <w:proofErr w:type="gramEnd"/>
      <w:r>
        <w:t>fl.1477)</w:t>
      </w:r>
    </w:p>
    <w:p w14:paraId="6A930F41" w14:textId="77777777" w:rsidR="00BE0642" w:rsidRDefault="00BE0642" w:rsidP="00BE0642">
      <w:pPr>
        <w:pStyle w:val="NoSpacing"/>
      </w:pPr>
      <w:r>
        <w:t>of Ipswich.</w:t>
      </w:r>
    </w:p>
    <w:p w14:paraId="26BD213C" w14:textId="77777777" w:rsidR="00BE0642" w:rsidRDefault="00BE0642" w:rsidP="00BE0642">
      <w:pPr>
        <w:pStyle w:val="NoSpacing"/>
      </w:pPr>
    </w:p>
    <w:p w14:paraId="40B0C580" w14:textId="77777777" w:rsidR="00BE0642" w:rsidRDefault="00BE0642" w:rsidP="00BE0642">
      <w:pPr>
        <w:pStyle w:val="NoSpacing"/>
      </w:pPr>
    </w:p>
    <w:p w14:paraId="58959D02" w14:textId="77777777" w:rsidR="00BE0642" w:rsidRDefault="00BE0642" w:rsidP="00BE0642">
      <w:pPr>
        <w:pStyle w:val="NoSpacing"/>
      </w:pPr>
      <w:r>
        <w:tab/>
        <w:t>1477</w:t>
      </w:r>
      <w:r>
        <w:tab/>
        <w:t>He made a plaint of debt against Henry Genne of Walpole, Norfolk(q.v.),</w:t>
      </w:r>
    </w:p>
    <w:p w14:paraId="7EB549F0" w14:textId="77777777" w:rsidR="00BE0642" w:rsidRDefault="00BE0642" w:rsidP="00BE0642">
      <w:pPr>
        <w:pStyle w:val="NoSpacing"/>
      </w:pPr>
      <w:r>
        <w:tab/>
      </w:r>
      <w:r>
        <w:tab/>
        <w:t xml:space="preserve">and William </w:t>
      </w:r>
      <w:proofErr w:type="spellStart"/>
      <w:r>
        <w:t>Odyan</w:t>
      </w:r>
      <w:proofErr w:type="spellEnd"/>
      <w:r>
        <w:t>, junior, of Walpole, yeoman(q.v.).</w:t>
      </w:r>
    </w:p>
    <w:p w14:paraId="0BE271D4" w14:textId="77777777" w:rsidR="00BE0642" w:rsidRDefault="00BE0642" w:rsidP="00BE0642">
      <w:pPr>
        <w:pStyle w:val="NoSpacing"/>
      </w:pPr>
      <w:r>
        <w:tab/>
      </w:r>
      <w:r>
        <w:tab/>
        <w:t xml:space="preserve">( </w:t>
      </w:r>
      <w:hyperlink r:id="rId6" w:history="1">
        <w:r w:rsidRPr="00F92BCD">
          <w:rPr>
            <w:rStyle w:val="Hyperlink"/>
          </w:rPr>
          <w:t>https://waalt.uh.edu/index.php/CP40/861</w:t>
        </w:r>
      </w:hyperlink>
      <w:r>
        <w:t xml:space="preserve"> )</w:t>
      </w:r>
    </w:p>
    <w:p w14:paraId="09358C63" w14:textId="77777777" w:rsidR="00BE0642" w:rsidRDefault="00BE0642" w:rsidP="00BE0642">
      <w:pPr>
        <w:pStyle w:val="NoSpacing"/>
      </w:pPr>
    </w:p>
    <w:p w14:paraId="6657788C" w14:textId="77777777" w:rsidR="00BE0642" w:rsidRDefault="00BE0642" w:rsidP="00BE0642">
      <w:pPr>
        <w:pStyle w:val="NoSpacing"/>
      </w:pPr>
    </w:p>
    <w:p w14:paraId="44B870BF" w14:textId="77777777" w:rsidR="00BE0642" w:rsidRDefault="00BE0642" w:rsidP="00BE0642">
      <w:pPr>
        <w:pStyle w:val="NoSpacing"/>
      </w:pPr>
      <w:r>
        <w:t>1 September 2024</w:t>
      </w:r>
    </w:p>
    <w:p w14:paraId="6DBD8C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5AE3A" w14:textId="77777777" w:rsidR="00BE0642" w:rsidRDefault="00BE0642" w:rsidP="009139A6">
      <w:r>
        <w:separator/>
      </w:r>
    </w:p>
  </w:endnote>
  <w:endnote w:type="continuationSeparator" w:id="0">
    <w:p w14:paraId="2B028058" w14:textId="77777777" w:rsidR="00BE0642" w:rsidRDefault="00BE06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8E3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DE4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CDE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1BCCE" w14:textId="77777777" w:rsidR="00BE0642" w:rsidRDefault="00BE0642" w:rsidP="009139A6">
      <w:r>
        <w:separator/>
      </w:r>
    </w:p>
  </w:footnote>
  <w:footnote w:type="continuationSeparator" w:id="0">
    <w:p w14:paraId="1955B931" w14:textId="77777777" w:rsidR="00BE0642" w:rsidRDefault="00BE06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23D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F30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948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42"/>
    <w:rsid w:val="000666E0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E064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337BC"/>
  <w15:chartTrackingRefBased/>
  <w15:docId w15:val="{6C859F52-D10D-4C8E-95AA-EA0F2940A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06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2024-09-02T19:57:00Z</dcterms:created>
  <dcterms:modified xsi:type="dcterms:W3CDTF">2024-09-02T19:57:00Z</dcterms:modified>
</cp:coreProperties>
</file>